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A5807">
        <w:rPr>
          <w:rFonts w:cs="Arial"/>
          <w:b/>
          <w:caps/>
          <w:sz w:val="28"/>
          <w:szCs w:val="28"/>
        </w:rPr>
        <w:t>1</w:t>
      </w:r>
      <w:r w:rsidR="001E7397">
        <w:rPr>
          <w:rFonts w:cs="Arial"/>
          <w:b/>
          <w:caps/>
          <w:sz w:val="28"/>
          <w:szCs w:val="28"/>
        </w:rPr>
        <w:t>25</w:t>
      </w:r>
      <w:r w:rsidR="00737B6A">
        <w:rPr>
          <w:rFonts w:cs="Arial"/>
          <w:b/>
          <w:caps/>
          <w:sz w:val="28"/>
          <w:szCs w:val="28"/>
        </w:rPr>
        <w:t>0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B32B4" w:rsidP="00FB32B4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BA3DB0" w:rsidRPr="00BA3DB0">
              <w:rPr>
                <w:rFonts w:cs="Arial"/>
                <w:sz w:val="20"/>
                <w:szCs w:val="20"/>
              </w:rPr>
              <w:t xml:space="preserve">rovidências junto </w:t>
            </w:r>
            <w:r>
              <w:rPr>
                <w:rFonts w:cs="Arial"/>
                <w:sz w:val="20"/>
                <w:szCs w:val="20"/>
              </w:rPr>
              <w:t xml:space="preserve">ao Serviço </w:t>
            </w:r>
            <w:r w:rsidR="009935BA">
              <w:rPr>
                <w:rFonts w:cs="Arial"/>
                <w:sz w:val="20"/>
                <w:szCs w:val="20"/>
              </w:rPr>
              <w:t>Autônomo</w:t>
            </w:r>
            <w:r>
              <w:rPr>
                <w:rFonts w:cs="Arial"/>
                <w:sz w:val="20"/>
                <w:szCs w:val="20"/>
              </w:rPr>
              <w:t xml:space="preserve"> de Água e Esgoto (SAAE) visando resolver o problema de esgoto a céu aberto na Avenida Professora Beatriz Junqueira da Silveira Santos, altura do número 448, Jardim Pedramar</w:t>
            </w:r>
            <w:r w:rsidR="00BA3DB0" w:rsidRPr="00BA3DB0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D71B5B" w:rsidRPr="00D71B5B">
        <w:rPr>
          <w:rFonts w:cs="Arial"/>
        </w:rPr>
        <w:t>que sejam tomadas providências junto ao Serviç</w:t>
      </w:r>
      <w:bookmarkStart w:id="0" w:name="_GoBack"/>
      <w:bookmarkEnd w:id="0"/>
      <w:r w:rsidR="00D71B5B" w:rsidRPr="00D71B5B">
        <w:rPr>
          <w:rFonts w:cs="Arial"/>
        </w:rPr>
        <w:t>o Autônomo de Água e Esgoto (SAAE) visando resolver o problema de esgoto a céu aberto na Avenida Professora Beatriz Junqueira da Silveira Santos, altura do número 448, Jardim Pedramar</w:t>
      </w:r>
      <w:r w:rsidR="00584E86">
        <w:rPr>
          <w:rFonts w:cs="Arial"/>
        </w:rPr>
        <w:t>.</w:t>
      </w:r>
    </w:p>
    <w:p w:rsidR="00E376E9" w:rsidRPr="00E376E9" w:rsidRDefault="00375895" w:rsidP="00E376E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375895">
        <w:rPr>
          <w:rFonts w:cs="Arial"/>
        </w:rPr>
        <w:t>Estivemos no local e constatamos que o esgoto está a céu aberto nos fundos da casa e por este motivo solicitamos que o engenheiro da Autarquia faça uma vistoria no local para que sejam executados serviços para melhorar as condições de vida dos moradores</w:t>
      </w:r>
      <w:r w:rsidR="00E376E9" w:rsidRPr="00E376E9">
        <w:rPr>
          <w:rFonts w:cs="Arial"/>
        </w:rPr>
        <w:t>.</w:t>
      </w:r>
    </w:p>
    <w:p w:rsidR="00E376E9" w:rsidRDefault="00A90C7D" w:rsidP="00E376E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909B3">
        <w:rPr>
          <w:rFonts w:cs="Arial"/>
        </w:rPr>
        <w:t xml:space="preserve">Destacamos </w:t>
      </w:r>
      <w:r>
        <w:rPr>
          <w:rFonts w:cs="Arial"/>
        </w:rPr>
        <w:t>a elaboração do pedido ao SAAE</w:t>
      </w:r>
      <w:r w:rsidRPr="00F909B3">
        <w:rPr>
          <w:rFonts w:cs="Arial"/>
        </w:rPr>
        <w:t>,</w:t>
      </w:r>
      <w:r>
        <w:rPr>
          <w:rFonts w:cs="Arial"/>
        </w:rPr>
        <w:t xml:space="preserve"> </w:t>
      </w:r>
      <w:r w:rsidRPr="00125C0E">
        <w:rPr>
          <w:rFonts w:cs="Arial"/>
          <w:b/>
        </w:rPr>
        <w:t>PROTOCOLO 16496</w:t>
      </w:r>
      <w:r w:rsidRPr="00125C0E">
        <w:rPr>
          <w:rFonts w:cs="Arial"/>
        </w:rPr>
        <w:t xml:space="preserve">, </w:t>
      </w:r>
      <w:r w:rsidRPr="00F909B3">
        <w:rPr>
          <w:rFonts w:cs="Arial"/>
        </w:rPr>
        <w:t>no dia 0</w:t>
      </w:r>
      <w:r>
        <w:rPr>
          <w:rFonts w:cs="Arial"/>
        </w:rPr>
        <w:t>7</w:t>
      </w:r>
      <w:r w:rsidRPr="00F909B3">
        <w:rPr>
          <w:rFonts w:cs="Arial"/>
        </w:rPr>
        <w:t xml:space="preserve"> de maio de 2021, referente ao assunto</w:t>
      </w:r>
      <w:r w:rsidR="00E376E9">
        <w:rPr>
          <w:rFonts w:cs="Arial"/>
        </w:rPr>
        <w:t>.</w:t>
      </w:r>
    </w:p>
    <w:p w:rsidR="003A77BE" w:rsidRPr="001840AD" w:rsidRDefault="008C72B7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D64773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AD3F8E">
        <w:rPr>
          <w:rFonts w:cs="Arial"/>
        </w:rPr>
        <w:t>12</w:t>
      </w:r>
      <w:r w:rsidR="00584E86">
        <w:rPr>
          <w:rFonts w:cs="Arial"/>
        </w:rPr>
        <w:t xml:space="preserve"> de </w:t>
      </w:r>
      <w:r w:rsidR="00AD3F8E">
        <w:rPr>
          <w:rFonts w:cs="Arial"/>
        </w:rPr>
        <w:t>maio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2C63" w:rsidRPr="005D429C" w:rsidRDefault="00F42C63" w:rsidP="00F42C6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9123C8" w:rsidRDefault="00F42C63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</w:t>
      </w:r>
      <w:r w:rsidR="00656B85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  <w:r>
        <w:rPr>
          <w:rFonts w:eastAsia="Calibri" w:cs="Arial"/>
          <w:lang w:eastAsia="en-US"/>
        </w:rPr>
        <w:t>B</w:t>
      </w:r>
    </w:p>
    <w:sectPr w:rsidR="009123C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032" w:rsidRDefault="00CD1032">
      <w:r>
        <w:separator/>
      </w:r>
    </w:p>
  </w:endnote>
  <w:endnote w:type="continuationSeparator" w:id="0">
    <w:p w:rsidR="00CD1032" w:rsidRDefault="00CD1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032" w:rsidRDefault="00CD1032">
      <w:r>
        <w:separator/>
      </w:r>
    </w:p>
  </w:footnote>
  <w:footnote w:type="continuationSeparator" w:id="0">
    <w:p w:rsidR="00CD1032" w:rsidRDefault="00CD10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67BBE">
      <w:rPr>
        <w:rFonts w:cs="Arial"/>
        <w:b/>
        <w:sz w:val="20"/>
        <w:szCs w:val="20"/>
        <w:u w:val="single"/>
      </w:rPr>
      <w:t>1096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</w:t>
    </w:r>
    <w:r w:rsidR="00656B85">
      <w:rPr>
        <w:rFonts w:cs="Arial"/>
        <w:b/>
        <w:sz w:val="20"/>
        <w:szCs w:val="20"/>
        <w:u w:val="single"/>
      </w:rPr>
      <w:t>Maria Amélia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376E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332B"/>
    <w:rsid w:val="00004884"/>
    <w:rsid w:val="00011AE9"/>
    <w:rsid w:val="00012789"/>
    <w:rsid w:val="0001430A"/>
    <w:rsid w:val="00014334"/>
    <w:rsid w:val="00022CD8"/>
    <w:rsid w:val="00024FD3"/>
    <w:rsid w:val="00033AE3"/>
    <w:rsid w:val="00034A23"/>
    <w:rsid w:val="00043B26"/>
    <w:rsid w:val="00045D0E"/>
    <w:rsid w:val="00047EFF"/>
    <w:rsid w:val="00055E5D"/>
    <w:rsid w:val="00056288"/>
    <w:rsid w:val="00063D05"/>
    <w:rsid w:val="00067BBE"/>
    <w:rsid w:val="00067F5D"/>
    <w:rsid w:val="00073603"/>
    <w:rsid w:val="00074002"/>
    <w:rsid w:val="00082C07"/>
    <w:rsid w:val="000866C7"/>
    <w:rsid w:val="00086F0A"/>
    <w:rsid w:val="000877B6"/>
    <w:rsid w:val="000921C3"/>
    <w:rsid w:val="00094473"/>
    <w:rsid w:val="00094490"/>
    <w:rsid w:val="0009529A"/>
    <w:rsid w:val="000958D5"/>
    <w:rsid w:val="00097CAE"/>
    <w:rsid w:val="000A2C07"/>
    <w:rsid w:val="000A7952"/>
    <w:rsid w:val="000B5354"/>
    <w:rsid w:val="000B58BB"/>
    <w:rsid w:val="000B5BAC"/>
    <w:rsid w:val="000C3122"/>
    <w:rsid w:val="000D3165"/>
    <w:rsid w:val="000D5B1B"/>
    <w:rsid w:val="000D69A2"/>
    <w:rsid w:val="000E2B8B"/>
    <w:rsid w:val="000E3BE0"/>
    <w:rsid w:val="000E7178"/>
    <w:rsid w:val="000F1773"/>
    <w:rsid w:val="000F1C15"/>
    <w:rsid w:val="000F2506"/>
    <w:rsid w:val="000F6251"/>
    <w:rsid w:val="000F69DC"/>
    <w:rsid w:val="001019AB"/>
    <w:rsid w:val="00103135"/>
    <w:rsid w:val="00103D41"/>
    <w:rsid w:val="00106091"/>
    <w:rsid w:val="0011135B"/>
    <w:rsid w:val="001158E6"/>
    <w:rsid w:val="0011762B"/>
    <w:rsid w:val="00133156"/>
    <w:rsid w:val="00134547"/>
    <w:rsid w:val="00134CF2"/>
    <w:rsid w:val="00143AD7"/>
    <w:rsid w:val="0014591F"/>
    <w:rsid w:val="00150EE2"/>
    <w:rsid w:val="001528C2"/>
    <w:rsid w:val="001564C9"/>
    <w:rsid w:val="00157A82"/>
    <w:rsid w:val="001614EC"/>
    <w:rsid w:val="001706D2"/>
    <w:rsid w:val="0017083B"/>
    <w:rsid w:val="00170AD4"/>
    <w:rsid w:val="00172E81"/>
    <w:rsid w:val="00174232"/>
    <w:rsid w:val="0017465C"/>
    <w:rsid w:val="0018069A"/>
    <w:rsid w:val="00181CD2"/>
    <w:rsid w:val="00183A6F"/>
    <w:rsid w:val="00183FE5"/>
    <w:rsid w:val="001840AD"/>
    <w:rsid w:val="00184A31"/>
    <w:rsid w:val="001911FF"/>
    <w:rsid w:val="001940AA"/>
    <w:rsid w:val="001A09F2"/>
    <w:rsid w:val="001A5807"/>
    <w:rsid w:val="001B0773"/>
    <w:rsid w:val="001B5CA7"/>
    <w:rsid w:val="001B6067"/>
    <w:rsid w:val="001B7BCF"/>
    <w:rsid w:val="001C3E9C"/>
    <w:rsid w:val="001C4836"/>
    <w:rsid w:val="001C6DCD"/>
    <w:rsid w:val="001C7A18"/>
    <w:rsid w:val="001E01CA"/>
    <w:rsid w:val="001E0C35"/>
    <w:rsid w:val="001E2D70"/>
    <w:rsid w:val="001E2F1D"/>
    <w:rsid w:val="001E4ADC"/>
    <w:rsid w:val="001E7397"/>
    <w:rsid w:val="001F13C3"/>
    <w:rsid w:val="001F33CF"/>
    <w:rsid w:val="001F459F"/>
    <w:rsid w:val="001F54BC"/>
    <w:rsid w:val="001F7613"/>
    <w:rsid w:val="0020022F"/>
    <w:rsid w:val="002044D0"/>
    <w:rsid w:val="00204A6A"/>
    <w:rsid w:val="00204ED7"/>
    <w:rsid w:val="00205E78"/>
    <w:rsid w:val="00210390"/>
    <w:rsid w:val="0021277F"/>
    <w:rsid w:val="00212E2C"/>
    <w:rsid w:val="00230859"/>
    <w:rsid w:val="00231E06"/>
    <w:rsid w:val="00235BD5"/>
    <w:rsid w:val="00240DDA"/>
    <w:rsid w:val="002460CA"/>
    <w:rsid w:val="00247551"/>
    <w:rsid w:val="0025136E"/>
    <w:rsid w:val="00253C82"/>
    <w:rsid w:val="00254F97"/>
    <w:rsid w:val="00263419"/>
    <w:rsid w:val="00266B01"/>
    <w:rsid w:val="00267274"/>
    <w:rsid w:val="00270AC7"/>
    <w:rsid w:val="002724F9"/>
    <w:rsid w:val="00281877"/>
    <w:rsid w:val="0028677E"/>
    <w:rsid w:val="0028725D"/>
    <w:rsid w:val="002874C8"/>
    <w:rsid w:val="002913E2"/>
    <w:rsid w:val="0029179A"/>
    <w:rsid w:val="002920E6"/>
    <w:rsid w:val="002A0655"/>
    <w:rsid w:val="002A23BC"/>
    <w:rsid w:val="002A3950"/>
    <w:rsid w:val="002A63FE"/>
    <w:rsid w:val="002A7434"/>
    <w:rsid w:val="002B0715"/>
    <w:rsid w:val="002B1FB1"/>
    <w:rsid w:val="002B363B"/>
    <w:rsid w:val="002B3998"/>
    <w:rsid w:val="002B40CA"/>
    <w:rsid w:val="002B5F97"/>
    <w:rsid w:val="002C4B2B"/>
    <w:rsid w:val="002C5C70"/>
    <w:rsid w:val="002C74D0"/>
    <w:rsid w:val="002D24ED"/>
    <w:rsid w:val="002D3D9E"/>
    <w:rsid w:val="002D6A88"/>
    <w:rsid w:val="002E04E2"/>
    <w:rsid w:val="002E12C0"/>
    <w:rsid w:val="002E3FB1"/>
    <w:rsid w:val="002F02DB"/>
    <w:rsid w:val="0030168E"/>
    <w:rsid w:val="003060CD"/>
    <w:rsid w:val="00317C1A"/>
    <w:rsid w:val="003205B5"/>
    <w:rsid w:val="00323F0F"/>
    <w:rsid w:val="003272A9"/>
    <w:rsid w:val="00341327"/>
    <w:rsid w:val="00343DCC"/>
    <w:rsid w:val="00345436"/>
    <w:rsid w:val="00346E9F"/>
    <w:rsid w:val="00347D5E"/>
    <w:rsid w:val="00352128"/>
    <w:rsid w:val="00352E6D"/>
    <w:rsid w:val="00355C7E"/>
    <w:rsid w:val="00362F8B"/>
    <w:rsid w:val="003638CC"/>
    <w:rsid w:val="00367DC3"/>
    <w:rsid w:val="00375895"/>
    <w:rsid w:val="00376CD3"/>
    <w:rsid w:val="003770FF"/>
    <w:rsid w:val="00381797"/>
    <w:rsid w:val="003848C4"/>
    <w:rsid w:val="00385370"/>
    <w:rsid w:val="00397FF3"/>
    <w:rsid w:val="003A1AD8"/>
    <w:rsid w:val="003A3BF3"/>
    <w:rsid w:val="003A64D6"/>
    <w:rsid w:val="003A77BE"/>
    <w:rsid w:val="003B0528"/>
    <w:rsid w:val="003B372E"/>
    <w:rsid w:val="003C0F8F"/>
    <w:rsid w:val="003C683C"/>
    <w:rsid w:val="003E188F"/>
    <w:rsid w:val="003E2535"/>
    <w:rsid w:val="003E4B91"/>
    <w:rsid w:val="003F1EF0"/>
    <w:rsid w:val="003F217D"/>
    <w:rsid w:val="003F6106"/>
    <w:rsid w:val="00412795"/>
    <w:rsid w:val="0043369C"/>
    <w:rsid w:val="00435B72"/>
    <w:rsid w:val="0043610D"/>
    <w:rsid w:val="0044414B"/>
    <w:rsid w:val="00444BB5"/>
    <w:rsid w:val="004468D2"/>
    <w:rsid w:val="00451BDA"/>
    <w:rsid w:val="00452673"/>
    <w:rsid w:val="0046044A"/>
    <w:rsid w:val="00471287"/>
    <w:rsid w:val="00484A85"/>
    <w:rsid w:val="00487D64"/>
    <w:rsid w:val="00493115"/>
    <w:rsid w:val="0049423C"/>
    <w:rsid w:val="004B69C5"/>
    <w:rsid w:val="004B7CB9"/>
    <w:rsid w:val="004C0E4F"/>
    <w:rsid w:val="004C0F6B"/>
    <w:rsid w:val="004C2B9D"/>
    <w:rsid w:val="004C2C30"/>
    <w:rsid w:val="004C3BF4"/>
    <w:rsid w:val="004C4A65"/>
    <w:rsid w:val="004C6832"/>
    <w:rsid w:val="004C6C78"/>
    <w:rsid w:val="004D32C5"/>
    <w:rsid w:val="004D3A9D"/>
    <w:rsid w:val="004E06ED"/>
    <w:rsid w:val="004E314A"/>
    <w:rsid w:val="004E46DA"/>
    <w:rsid w:val="004E54C5"/>
    <w:rsid w:val="004E60A1"/>
    <w:rsid w:val="004E7242"/>
    <w:rsid w:val="004F0B21"/>
    <w:rsid w:val="004F2288"/>
    <w:rsid w:val="004F39E9"/>
    <w:rsid w:val="004F690D"/>
    <w:rsid w:val="004F6A11"/>
    <w:rsid w:val="0050097F"/>
    <w:rsid w:val="005029DB"/>
    <w:rsid w:val="00505357"/>
    <w:rsid w:val="005057FE"/>
    <w:rsid w:val="00505FD8"/>
    <w:rsid w:val="005064DF"/>
    <w:rsid w:val="005101CD"/>
    <w:rsid w:val="00510692"/>
    <w:rsid w:val="0051092E"/>
    <w:rsid w:val="005127E4"/>
    <w:rsid w:val="0051367E"/>
    <w:rsid w:val="00523673"/>
    <w:rsid w:val="00523C33"/>
    <w:rsid w:val="00524669"/>
    <w:rsid w:val="00525A76"/>
    <w:rsid w:val="00532219"/>
    <w:rsid w:val="00533862"/>
    <w:rsid w:val="00540B1F"/>
    <w:rsid w:val="00543B1A"/>
    <w:rsid w:val="00547485"/>
    <w:rsid w:val="00547D57"/>
    <w:rsid w:val="005507F2"/>
    <w:rsid w:val="00564368"/>
    <w:rsid w:val="00564775"/>
    <w:rsid w:val="00564AF5"/>
    <w:rsid w:val="00570D8A"/>
    <w:rsid w:val="005736A2"/>
    <w:rsid w:val="0058109A"/>
    <w:rsid w:val="0058406F"/>
    <w:rsid w:val="005846A3"/>
    <w:rsid w:val="00584E86"/>
    <w:rsid w:val="005868AE"/>
    <w:rsid w:val="0059363C"/>
    <w:rsid w:val="005937EC"/>
    <w:rsid w:val="005965BD"/>
    <w:rsid w:val="005A01D0"/>
    <w:rsid w:val="005A03FA"/>
    <w:rsid w:val="005A2B48"/>
    <w:rsid w:val="005A2D4F"/>
    <w:rsid w:val="005A587F"/>
    <w:rsid w:val="005B3D21"/>
    <w:rsid w:val="005B709B"/>
    <w:rsid w:val="005C2996"/>
    <w:rsid w:val="005C3938"/>
    <w:rsid w:val="005D013F"/>
    <w:rsid w:val="005D08BB"/>
    <w:rsid w:val="005D093A"/>
    <w:rsid w:val="005D332F"/>
    <w:rsid w:val="005D3F81"/>
    <w:rsid w:val="005D5519"/>
    <w:rsid w:val="005D58C4"/>
    <w:rsid w:val="005D702D"/>
    <w:rsid w:val="005E138D"/>
    <w:rsid w:val="006041AC"/>
    <w:rsid w:val="006144F0"/>
    <w:rsid w:val="00624472"/>
    <w:rsid w:val="0062576D"/>
    <w:rsid w:val="00625A66"/>
    <w:rsid w:val="00630874"/>
    <w:rsid w:val="006342A9"/>
    <w:rsid w:val="00635D04"/>
    <w:rsid w:val="006426AE"/>
    <w:rsid w:val="006441D4"/>
    <w:rsid w:val="00646550"/>
    <w:rsid w:val="00651B00"/>
    <w:rsid w:val="00651D9D"/>
    <w:rsid w:val="00656B85"/>
    <w:rsid w:val="006655E1"/>
    <w:rsid w:val="006664AA"/>
    <w:rsid w:val="0066682B"/>
    <w:rsid w:val="006716CD"/>
    <w:rsid w:val="00673F98"/>
    <w:rsid w:val="00674860"/>
    <w:rsid w:val="00674F7D"/>
    <w:rsid w:val="00675564"/>
    <w:rsid w:val="00681021"/>
    <w:rsid w:val="00682E6E"/>
    <w:rsid w:val="00683CB8"/>
    <w:rsid w:val="00690D1E"/>
    <w:rsid w:val="00691975"/>
    <w:rsid w:val="00691CF5"/>
    <w:rsid w:val="0069312F"/>
    <w:rsid w:val="00693CE1"/>
    <w:rsid w:val="006A06E5"/>
    <w:rsid w:val="006A370D"/>
    <w:rsid w:val="006A3CF6"/>
    <w:rsid w:val="006A5608"/>
    <w:rsid w:val="006B0B8E"/>
    <w:rsid w:val="006B2154"/>
    <w:rsid w:val="006B2EFF"/>
    <w:rsid w:val="006C18A7"/>
    <w:rsid w:val="006C59BC"/>
    <w:rsid w:val="006C5E1D"/>
    <w:rsid w:val="006D6F7D"/>
    <w:rsid w:val="006E0A80"/>
    <w:rsid w:val="006E46F3"/>
    <w:rsid w:val="006E57C9"/>
    <w:rsid w:val="006E6581"/>
    <w:rsid w:val="006E7E66"/>
    <w:rsid w:val="006F21EE"/>
    <w:rsid w:val="006F4E64"/>
    <w:rsid w:val="006F7567"/>
    <w:rsid w:val="006F7B0A"/>
    <w:rsid w:val="00702B60"/>
    <w:rsid w:val="00714351"/>
    <w:rsid w:val="00715F74"/>
    <w:rsid w:val="00717CA2"/>
    <w:rsid w:val="00725205"/>
    <w:rsid w:val="00725E66"/>
    <w:rsid w:val="007274B8"/>
    <w:rsid w:val="00727CDB"/>
    <w:rsid w:val="0073062F"/>
    <w:rsid w:val="00730BE1"/>
    <w:rsid w:val="0073407F"/>
    <w:rsid w:val="00735F42"/>
    <w:rsid w:val="00737B6A"/>
    <w:rsid w:val="00747BF8"/>
    <w:rsid w:val="00760B49"/>
    <w:rsid w:val="00765ECD"/>
    <w:rsid w:val="00770D1F"/>
    <w:rsid w:val="00770F33"/>
    <w:rsid w:val="00775A1B"/>
    <w:rsid w:val="00775C0C"/>
    <w:rsid w:val="007838DC"/>
    <w:rsid w:val="0078647C"/>
    <w:rsid w:val="007902E6"/>
    <w:rsid w:val="00790509"/>
    <w:rsid w:val="00790911"/>
    <w:rsid w:val="00793494"/>
    <w:rsid w:val="00796991"/>
    <w:rsid w:val="007A4451"/>
    <w:rsid w:val="007B3583"/>
    <w:rsid w:val="007C0DB0"/>
    <w:rsid w:val="007C4C54"/>
    <w:rsid w:val="007D3809"/>
    <w:rsid w:val="007D39FD"/>
    <w:rsid w:val="007D5FD6"/>
    <w:rsid w:val="007D7556"/>
    <w:rsid w:val="007E02AD"/>
    <w:rsid w:val="007E0F3A"/>
    <w:rsid w:val="007E232E"/>
    <w:rsid w:val="007E3F69"/>
    <w:rsid w:val="007E6814"/>
    <w:rsid w:val="007E74D1"/>
    <w:rsid w:val="007F409B"/>
    <w:rsid w:val="007F75CA"/>
    <w:rsid w:val="007F7FBD"/>
    <w:rsid w:val="0080197E"/>
    <w:rsid w:val="00804F23"/>
    <w:rsid w:val="0080555F"/>
    <w:rsid w:val="00805B42"/>
    <w:rsid w:val="00806D46"/>
    <w:rsid w:val="00810024"/>
    <w:rsid w:val="0081105D"/>
    <w:rsid w:val="0081674E"/>
    <w:rsid w:val="00820C13"/>
    <w:rsid w:val="008231D5"/>
    <w:rsid w:val="008307F3"/>
    <w:rsid w:val="00833E7C"/>
    <w:rsid w:val="00840A48"/>
    <w:rsid w:val="008474F2"/>
    <w:rsid w:val="00853F62"/>
    <w:rsid w:val="00861032"/>
    <w:rsid w:val="00863A26"/>
    <w:rsid w:val="00864329"/>
    <w:rsid w:val="00870972"/>
    <w:rsid w:val="00876EFD"/>
    <w:rsid w:val="00877B35"/>
    <w:rsid w:val="00877E50"/>
    <w:rsid w:val="00877F54"/>
    <w:rsid w:val="00881A74"/>
    <w:rsid w:val="008909A4"/>
    <w:rsid w:val="008914D3"/>
    <w:rsid w:val="0089350B"/>
    <w:rsid w:val="008A0BA0"/>
    <w:rsid w:val="008A0EB2"/>
    <w:rsid w:val="008A1C75"/>
    <w:rsid w:val="008B422C"/>
    <w:rsid w:val="008B4774"/>
    <w:rsid w:val="008B7BA9"/>
    <w:rsid w:val="008C33AB"/>
    <w:rsid w:val="008C72B7"/>
    <w:rsid w:val="008D35C4"/>
    <w:rsid w:val="008F1E6B"/>
    <w:rsid w:val="008F32B5"/>
    <w:rsid w:val="008F7625"/>
    <w:rsid w:val="00902ECD"/>
    <w:rsid w:val="00902F8A"/>
    <w:rsid w:val="0090560A"/>
    <w:rsid w:val="009123C8"/>
    <w:rsid w:val="00922964"/>
    <w:rsid w:val="00931192"/>
    <w:rsid w:val="009321EF"/>
    <w:rsid w:val="009329F7"/>
    <w:rsid w:val="009449E0"/>
    <w:rsid w:val="009536D2"/>
    <w:rsid w:val="009579A2"/>
    <w:rsid w:val="0096194D"/>
    <w:rsid w:val="0096339D"/>
    <w:rsid w:val="009661C4"/>
    <w:rsid w:val="009747F8"/>
    <w:rsid w:val="009768E6"/>
    <w:rsid w:val="00992502"/>
    <w:rsid w:val="009927D7"/>
    <w:rsid w:val="009935BA"/>
    <w:rsid w:val="009954E2"/>
    <w:rsid w:val="009958CE"/>
    <w:rsid w:val="009A2ABD"/>
    <w:rsid w:val="009A63DB"/>
    <w:rsid w:val="009A6FC5"/>
    <w:rsid w:val="009B207E"/>
    <w:rsid w:val="009B32F8"/>
    <w:rsid w:val="009C0A2D"/>
    <w:rsid w:val="009C2CCE"/>
    <w:rsid w:val="009C6F58"/>
    <w:rsid w:val="009D0F6E"/>
    <w:rsid w:val="009D50D4"/>
    <w:rsid w:val="009D512F"/>
    <w:rsid w:val="009D5F9A"/>
    <w:rsid w:val="009D7D92"/>
    <w:rsid w:val="009E1F05"/>
    <w:rsid w:val="009E2101"/>
    <w:rsid w:val="009E6B3F"/>
    <w:rsid w:val="00A0049F"/>
    <w:rsid w:val="00A026DA"/>
    <w:rsid w:val="00A0463C"/>
    <w:rsid w:val="00A05E0F"/>
    <w:rsid w:val="00A0655B"/>
    <w:rsid w:val="00A11F34"/>
    <w:rsid w:val="00A1378E"/>
    <w:rsid w:val="00A15048"/>
    <w:rsid w:val="00A21A8C"/>
    <w:rsid w:val="00A27BBB"/>
    <w:rsid w:val="00A31F07"/>
    <w:rsid w:val="00A349F1"/>
    <w:rsid w:val="00A46B01"/>
    <w:rsid w:val="00A67479"/>
    <w:rsid w:val="00A6792F"/>
    <w:rsid w:val="00A753E8"/>
    <w:rsid w:val="00A844CE"/>
    <w:rsid w:val="00A90C7D"/>
    <w:rsid w:val="00A92CB9"/>
    <w:rsid w:val="00A97741"/>
    <w:rsid w:val="00AA6FC7"/>
    <w:rsid w:val="00AA7A04"/>
    <w:rsid w:val="00AC0D0C"/>
    <w:rsid w:val="00AC24F9"/>
    <w:rsid w:val="00AC6256"/>
    <w:rsid w:val="00AC712C"/>
    <w:rsid w:val="00AD3733"/>
    <w:rsid w:val="00AD3F8E"/>
    <w:rsid w:val="00AD6B47"/>
    <w:rsid w:val="00AE447C"/>
    <w:rsid w:val="00AF3C4D"/>
    <w:rsid w:val="00AF4B90"/>
    <w:rsid w:val="00AF5F40"/>
    <w:rsid w:val="00B0174F"/>
    <w:rsid w:val="00B019B6"/>
    <w:rsid w:val="00B06B4B"/>
    <w:rsid w:val="00B06BA7"/>
    <w:rsid w:val="00B10E9F"/>
    <w:rsid w:val="00B17815"/>
    <w:rsid w:val="00B17D10"/>
    <w:rsid w:val="00B210CD"/>
    <w:rsid w:val="00B217B8"/>
    <w:rsid w:val="00B2363E"/>
    <w:rsid w:val="00B30EDB"/>
    <w:rsid w:val="00B30EF9"/>
    <w:rsid w:val="00B31054"/>
    <w:rsid w:val="00B34959"/>
    <w:rsid w:val="00B36C0E"/>
    <w:rsid w:val="00B36FD3"/>
    <w:rsid w:val="00B37DAF"/>
    <w:rsid w:val="00B407FA"/>
    <w:rsid w:val="00B51320"/>
    <w:rsid w:val="00B5265F"/>
    <w:rsid w:val="00B57E0F"/>
    <w:rsid w:val="00B607CC"/>
    <w:rsid w:val="00B61CB1"/>
    <w:rsid w:val="00B67EB4"/>
    <w:rsid w:val="00B70E53"/>
    <w:rsid w:val="00B71CFA"/>
    <w:rsid w:val="00B72EEE"/>
    <w:rsid w:val="00B75CEF"/>
    <w:rsid w:val="00B8293E"/>
    <w:rsid w:val="00B900A1"/>
    <w:rsid w:val="00B97EB1"/>
    <w:rsid w:val="00BA1565"/>
    <w:rsid w:val="00BA3DB0"/>
    <w:rsid w:val="00BB1A6F"/>
    <w:rsid w:val="00BB3F3E"/>
    <w:rsid w:val="00BC0694"/>
    <w:rsid w:val="00BC123C"/>
    <w:rsid w:val="00BC3B63"/>
    <w:rsid w:val="00BC44DF"/>
    <w:rsid w:val="00BC58F1"/>
    <w:rsid w:val="00BC5B1E"/>
    <w:rsid w:val="00BD1F36"/>
    <w:rsid w:val="00BD34B9"/>
    <w:rsid w:val="00BD3C47"/>
    <w:rsid w:val="00BD58A9"/>
    <w:rsid w:val="00BD6A4C"/>
    <w:rsid w:val="00BE1B39"/>
    <w:rsid w:val="00BE4A56"/>
    <w:rsid w:val="00BE5375"/>
    <w:rsid w:val="00BF76F2"/>
    <w:rsid w:val="00BF791A"/>
    <w:rsid w:val="00C06926"/>
    <w:rsid w:val="00C06BEA"/>
    <w:rsid w:val="00C076A8"/>
    <w:rsid w:val="00C10ADB"/>
    <w:rsid w:val="00C10DC3"/>
    <w:rsid w:val="00C13EA4"/>
    <w:rsid w:val="00C1424D"/>
    <w:rsid w:val="00C14797"/>
    <w:rsid w:val="00C15545"/>
    <w:rsid w:val="00C36E68"/>
    <w:rsid w:val="00C379C9"/>
    <w:rsid w:val="00C41AC9"/>
    <w:rsid w:val="00C42806"/>
    <w:rsid w:val="00C43001"/>
    <w:rsid w:val="00C44D39"/>
    <w:rsid w:val="00C45509"/>
    <w:rsid w:val="00C618F0"/>
    <w:rsid w:val="00C7080A"/>
    <w:rsid w:val="00C7096C"/>
    <w:rsid w:val="00C73A1C"/>
    <w:rsid w:val="00C76263"/>
    <w:rsid w:val="00C81A87"/>
    <w:rsid w:val="00C847CF"/>
    <w:rsid w:val="00C858B3"/>
    <w:rsid w:val="00C9141B"/>
    <w:rsid w:val="00C92075"/>
    <w:rsid w:val="00C935B3"/>
    <w:rsid w:val="00C94949"/>
    <w:rsid w:val="00CA759E"/>
    <w:rsid w:val="00CA7AD2"/>
    <w:rsid w:val="00CB2BAB"/>
    <w:rsid w:val="00CB45A8"/>
    <w:rsid w:val="00CC4572"/>
    <w:rsid w:val="00CD06BD"/>
    <w:rsid w:val="00CD1032"/>
    <w:rsid w:val="00CD1706"/>
    <w:rsid w:val="00CD3876"/>
    <w:rsid w:val="00CD447B"/>
    <w:rsid w:val="00CD7C94"/>
    <w:rsid w:val="00CE2294"/>
    <w:rsid w:val="00CE5EBD"/>
    <w:rsid w:val="00CE750E"/>
    <w:rsid w:val="00CF06F9"/>
    <w:rsid w:val="00CF31DE"/>
    <w:rsid w:val="00CF672A"/>
    <w:rsid w:val="00CF7902"/>
    <w:rsid w:val="00CF7AF7"/>
    <w:rsid w:val="00D02CDE"/>
    <w:rsid w:val="00D05CE3"/>
    <w:rsid w:val="00D06693"/>
    <w:rsid w:val="00D14EB1"/>
    <w:rsid w:val="00D16CA1"/>
    <w:rsid w:val="00D17928"/>
    <w:rsid w:val="00D2072E"/>
    <w:rsid w:val="00D233C7"/>
    <w:rsid w:val="00D35697"/>
    <w:rsid w:val="00D44889"/>
    <w:rsid w:val="00D4538D"/>
    <w:rsid w:val="00D507D5"/>
    <w:rsid w:val="00D532D0"/>
    <w:rsid w:val="00D5430F"/>
    <w:rsid w:val="00D564F1"/>
    <w:rsid w:val="00D57835"/>
    <w:rsid w:val="00D627F3"/>
    <w:rsid w:val="00D64138"/>
    <w:rsid w:val="00D64773"/>
    <w:rsid w:val="00D64A2A"/>
    <w:rsid w:val="00D704F0"/>
    <w:rsid w:val="00D71B5B"/>
    <w:rsid w:val="00D721BC"/>
    <w:rsid w:val="00D7335B"/>
    <w:rsid w:val="00D8365B"/>
    <w:rsid w:val="00D90CF2"/>
    <w:rsid w:val="00D91B2F"/>
    <w:rsid w:val="00D9348D"/>
    <w:rsid w:val="00DB23E5"/>
    <w:rsid w:val="00DB2EB9"/>
    <w:rsid w:val="00DB48F6"/>
    <w:rsid w:val="00DB57DD"/>
    <w:rsid w:val="00DC12E3"/>
    <w:rsid w:val="00DD024E"/>
    <w:rsid w:val="00DD5C1F"/>
    <w:rsid w:val="00DD7D6D"/>
    <w:rsid w:val="00DE1EC0"/>
    <w:rsid w:val="00DE3EE2"/>
    <w:rsid w:val="00DE50DD"/>
    <w:rsid w:val="00E0249F"/>
    <w:rsid w:val="00E061C6"/>
    <w:rsid w:val="00E06755"/>
    <w:rsid w:val="00E07978"/>
    <w:rsid w:val="00E11F92"/>
    <w:rsid w:val="00E14CA4"/>
    <w:rsid w:val="00E14F37"/>
    <w:rsid w:val="00E14FC1"/>
    <w:rsid w:val="00E21B52"/>
    <w:rsid w:val="00E22AB5"/>
    <w:rsid w:val="00E231D8"/>
    <w:rsid w:val="00E271E1"/>
    <w:rsid w:val="00E3022D"/>
    <w:rsid w:val="00E33DC7"/>
    <w:rsid w:val="00E37128"/>
    <w:rsid w:val="00E376E9"/>
    <w:rsid w:val="00E51448"/>
    <w:rsid w:val="00E66CFD"/>
    <w:rsid w:val="00E70F8B"/>
    <w:rsid w:val="00E721EC"/>
    <w:rsid w:val="00E7311B"/>
    <w:rsid w:val="00E750F4"/>
    <w:rsid w:val="00E7547E"/>
    <w:rsid w:val="00E83EE3"/>
    <w:rsid w:val="00E86C30"/>
    <w:rsid w:val="00E90791"/>
    <w:rsid w:val="00E90C30"/>
    <w:rsid w:val="00E920F5"/>
    <w:rsid w:val="00E93990"/>
    <w:rsid w:val="00E95AD8"/>
    <w:rsid w:val="00E96FF8"/>
    <w:rsid w:val="00EA6AD9"/>
    <w:rsid w:val="00EB04D6"/>
    <w:rsid w:val="00EB1DFB"/>
    <w:rsid w:val="00EC3ABE"/>
    <w:rsid w:val="00ED0429"/>
    <w:rsid w:val="00ED2065"/>
    <w:rsid w:val="00ED4D34"/>
    <w:rsid w:val="00EE3D6F"/>
    <w:rsid w:val="00EE3F42"/>
    <w:rsid w:val="00EF5FEE"/>
    <w:rsid w:val="00EF77CC"/>
    <w:rsid w:val="00F04561"/>
    <w:rsid w:val="00F16F74"/>
    <w:rsid w:val="00F21C2C"/>
    <w:rsid w:val="00F22FC9"/>
    <w:rsid w:val="00F245BA"/>
    <w:rsid w:val="00F24C60"/>
    <w:rsid w:val="00F25E83"/>
    <w:rsid w:val="00F27895"/>
    <w:rsid w:val="00F33229"/>
    <w:rsid w:val="00F37891"/>
    <w:rsid w:val="00F4079D"/>
    <w:rsid w:val="00F420E5"/>
    <w:rsid w:val="00F42C63"/>
    <w:rsid w:val="00F47545"/>
    <w:rsid w:val="00F5150F"/>
    <w:rsid w:val="00F515DB"/>
    <w:rsid w:val="00F57A58"/>
    <w:rsid w:val="00F61429"/>
    <w:rsid w:val="00F65C85"/>
    <w:rsid w:val="00F67581"/>
    <w:rsid w:val="00F718CB"/>
    <w:rsid w:val="00F73DA3"/>
    <w:rsid w:val="00F776C9"/>
    <w:rsid w:val="00F84EC1"/>
    <w:rsid w:val="00F85DCC"/>
    <w:rsid w:val="00F87F2E"/>
    <w:rsid w:val="00F97CB4"/>
    <w:rsid w:val="00FA282F"/>
    <w:rsid w:val="00FA3CFC"/>
    <w:rsid w:val="00FB00FA"/>
    <w:rsid w:val="00FB0AEF"/>
    <w:rsid w:val="00FB32B4"/>
    <w:rsid w:val="00FB6C0D"/>
    <w:rsid w:val="00FC1C13"/>
    <w:rsid w:val="00FC22E4"/>
    <w:rsid w:val="00FC434F"/>
    <w:rsid w:val="00FC4490"/>
    <w:rsid w:val="00FD0AD6"/>
    <w:rsid w:val="00FD5856"/>
    <w:rsid w:val="00FE1DAA"/>
    <w:rsid w:val="00FE28F8"/>
    <w:rsid w:val="00FE2964"/>
    <w:rsid w:val="00FE3B6B"/>
    <w:rsid w:val="00FE5C71"/>
    <w:rsid w:val="00FE7BE2"/>
    <w:rsid w:val="00FF2399"/>
    <w:rsid w:val="00FF4608"/>
    <w:rsid w:val="00FF6E2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6362C-C680-4946-8970-B76C06DAB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7</TotalTime>
  <Pages>1</Pages>
  <Words>166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19</cp:revision>
  <cp:lastPrinted>2020-03-16T12:28:00Z</cp:lastPrinted>
  <dcterms:created xsi:type="dcterms:W3CDTF">2021-05-11T11:46:00Z</dcterms:created>
  <dcterms:modified xsi:type="dcterms:W3CDTF">2021-05-11T14:05:00Z</dcterms:modified>
</cp:coreProperties>
</file>